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06E6C4C6" w:rsidR="00C44B8B" w:rsidRPr="00B84365" w:rsidRDefault="009B54A6" w:rsidP="002A0A1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</w:t>
            </w:r>
            <w:r w:rsidR="002A0A16">
              <w:rPr>
                <w:b/>
                <w:sz w:val="26"/>
                <w:szCs w:val="26"/>
              </w:rPr>
              <w:t>300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47B2E325" w:rsidR="00C44B8B" w:rsidRPr="002A0A16" w:rsidRDefault="002A0A1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2252033</w:t>
            </w:r>
          </w:p>
        </w:tc>
      </w:tr>
    </w:tbl>
    <w:p w14:paraId="21430B28" w14:textId="77777777" w:rsidR="00BA4EEF" w:rsidRPr="00E477C5" w:rsidRDefault="00BA4EEF" w:rsidP="00BA4EEF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240FD281" w14:textId="77777777" w:rsidR="00BA4EEF" w:rsidRPr="00E477C5" w:rsidRDefault="00BA4EEF" w:rsidP="00BA4EEF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0E0B5198" w14:textId="77777777" w:rsidR="00BA4EEF" w:rsidRPr="00E477C5" w:rsidRDefault="00BA4EEF" w:rsidP="00BA4EEF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6345E692" w14:textId="77777777" w:rsidR="00BA4EEF" w:rsidRPr="00E477C5" w:rsidRDefault="00BA4EEF" w:rsidP="00BA4EE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0BAB4B48" w14:textId="77777777" w:rsidR="00BA4EEF" w:rsidRPr="00E477C5" w:rsidRDefault="00BA4EEF" w:rsidP="00BA4EEF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0C715E25" w14:textId="59BD7DEA" w:rsidR="002A0A16" w:rsidRPr="00744DB5" w:rsidRDefault="002A0A16" w:rsidP="002A0A16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</w:t>
      </w:r>
      <w:r>
        <w:rPr>
          <w:b/>
          <w:sz w:val="26"/>
          <w:szCs w:val="26"/>
        </w:rPr>
        <w:t>4</w:t>
      </w:r>
      <w:r w:rsidRPr="00744DB5">
        <w:rPr>
          <w:b/>
          <w:sz w:val="26"/>
          <w:szCs w:val="26"/>
        </w:rPr>
        <w:t>А-</w:t>
      </w:r>
      <w:r>
        <w:rPr>
          <w:b/>
          <w:sz w:val="26"/>
          <w:szCs w:val="26"/>
        </w:rPr>
        <w:t>300</w:t>
      </w:r>
      <w:r w:rsidRPr="00744DB5">
        <w:rPr>
          <w:b/>
          <w:sz w:val="26"/>
          <w:szCs w:val="26"/>
        </w:rPr>
        <w:t>-2Т</w:t>
      </w:r>
      <w:bookmarkStart w:id="0" w:name="_GoBack"/>
      <w:bookmarkEnd w:id="0"/>
    </w:p>
    <w:p w14:paraId="743563DE" w14:textId="77777777" w:rsidR="002A0A16" w:rsidRPr="00B84365" w:rsidRDefault="002A0A16" w:rsidP="002A0A16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0A384134" w14:textId="77777777" w:rsidR="00BA4EEF" w:rsidRPr="00E477C5" w:rsidRDefault="00BA4EEF" w:rsidP="00C03A6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2B2A1D51" w14:textId="77777777" w:rsidR="00BA4EEF" w:rsidRPr="00B84365" w:rsidRDefault="00BA4EEF" w:rsidP="00BA4EEF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1418"/>
      </w:tblGrid>
      <w:tr w:rsidR="002A0A16" w:rsidRPr="00AA3CDA" w14:paraId="7F9362E6" w14:textId="77777777" w:rsidTr="00BA4EEF">
        <w:tc>
          <w:tcPr>
            <w:tcW w:w="10627" w:type="dxa"/>
            <w:gridSpan w:val="7"/>
            <w:vAlign w:val="center"/>
            <w:hideMark/>
          </w:tcPr>
          <w:p w14:paraId="65336415" w14:textId="3733CFF4" w:rsidR="002A0A16" w:rsidRPr="00AA3CDA" w:rsidRDefault="002A0A16" w:rsidP="002A0A16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AA3CDA">
              <w:rPr>
                <w:b/>
                <w:bCs/>
                <w:sz w:val="22"/>
                <w:szCs w:val="22"/>
              </w:rPr>
              <w:t>А-</w:t>
            </w:r>
            <w:r>
              <w:rPr>
                <w:b/>
                <w:bCs/>
                <w:sz w:val="22"/>
                <w:szCs w:val="22"/>
              </w:rPr>
              <w:t>300</w:t>
            </w:r>
            <w:r w:rsidRPr="00AA3CD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2Т</w:t>
            </w:r>
          </w:p>
        </w:tc>
      </w:tr>
      <w:tr w:rsidR="002A0A16" w:rsidRPr="00AA3CDA" w14:paraId="5D125A3F" w14:textId="77777777" w:rsidTr="00BA4EEF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4619A0" w14:textId="77777777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51E392" w14:textId="77777777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Интервал д</w:t>
            </w:r>
            <w:r w:rsidRPr="00AA3CDA">
              <w:rPr>
                <w:sz w:val="22"/>
                <w:szCs w:val="22"/>
              </w:rPr>
              <w:t>иаметр</w:t>
            </w:r>
            <w:r>
              <w:rPr>
                <w:sz w:val="22"/>
                <w:szCs w:val="22"/>
              </w:rPr>
              <w:t>ов</w:t>
            </w:r>
            <w:r w:rsidRPr="00AA3CDA">
              <w:rPr>
                <w:sz w:val="22"/>
                <w:szCs w:val="22"/>
              </w:rPr>
              <w:t xml:space="preserve">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9426B8" w14:textId="77777777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9E09AE" w14:textId="77777777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14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631D4" w14:textId="77777777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2A0A16" w:rsidRPr="00AA3CDA" w14:paraId="287D85AB" w14:textId="77777777" w:rsidTr="00BA4EEF">
        <w:tc>
          <w:tcPr>
            <w:tcW w:w="2709" w:type="dxa"/>
            <w:vMerge/>
            <w:vAlign w:val="center"/>
            <w:hideMark/>
          </w:tcPr>
          <w:p w14:paraId="241D00A0" w14:textId="77777777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7ADB685" w14:textId="77777777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2E3FCF3B" w14:textId="77777777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FDC5C6" w14:textId="77777777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9937BE" w14:textId="77777777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L1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FC1C56" w14:textId="77777777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S</w:t>
            </w:r>
          </w:p>
        </w:tc>
        <w:tc>
          <w:tcPr>
            <w:tcW w:w="1418" w:type="dxa"/>
            <w:vMerge/>
            <w:vAlign w:val="center"/>
            <w:hideMark/>
          </w:tcPr>
          <w:p w14:paraId="44D7DE72" w14:textId="77777777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A0A16" w:rsidRPr="00AA3CDA" w14:paraId="1A790744" w14:textId="77777777" w:rsidTr="00BA4EEF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7DCB2F" w14:textId="7ACE49F0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2A0A16">
              <w:rPr>
                <w:sz w:val="22"/>
                <w:szCs w:val="22"/>
              </w:rPr>
              <w:t>АС300/39; АС300/48; АС300/66; АС300/67; АС330/30; АС330/43; АС400/18; АС400/22; А350; А400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E8B0A6" w14:textId="69B57241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2A0A16">
              <w:rPr>
                <w:sz w:val="22"/>
                <w:szCs w:val="22"/>
              </w:rPr>
              <w:t>24,0-26,6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CDC3C5" w14:textId="4F42697E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2A0A16">
              <w:rPr>
                <w:sz w:val="22"/>
                <w:szCs w:val="22"/>
              </w:rPr>
              <w:t>А-40,5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DC32E3" w14:textId="46950782" w:rsidR="002A0A16" w:rsidRPr="00AA3CDA" w:rsidRDefault="002A0A16" w:rsidP="000D5E4E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>
              <w:rPr>
                <w:sz w:val="22"/>
                <w:szCs w:val="22"/>
              </w:rPr>
              <w:t>220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8EB89" w14:textId="6AE1F1A2" w:rsidR="002A0A16" w:rsidRPr="00AA3CDA" w:rsidRDefault="002A0A16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909BAC" w14:textId="0626F4EA" w:rsidR="002A0A16" w:rsidRPr="00AA3CDA" w:rsidRDefault="002A0A16" w:rsidP="002A0A1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0D21B" w14:textId="3373C3EE" w:rsidR="002A0A16" w:rsidRPr="00AA3CDA" w:rsidRDefault="002A0A16" w:rsidP="002A0A16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640</w:t>
            </w:r>
          </w:p>
        </w:tc>
      </w:tr>
    </w:tbl>
    <w:p w14:paraId="5594695A" w14:textId="77777777" w:rsidR="002A0A16" w:rsidRDefault="002A0A1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99A7863" w14:textId="77777777" w:rsidR="002A0A16" w:rsidRPr="00B84365" w:rsidRDefault="002A0A1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45C867D9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BD0AD0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</w:t>
      </w:r>
      <w:r w:rsidRPr="00B84365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059CE" w14:textId="77777777" w:rsidR="009A3CB5" w:rsidRDefault="009A3CB5">
      <w:r>
        <w:separator/>
      </w:r>
    </w:p>
  </w:endnote>
  <w:endnote w:type="continuationSeparator" w:id="0">
    <w:p w14:paraId="2B9D7FF8" w14:textId="77777777" w:rsidR="009A3CB5" w:rsidRDefault="009A3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740DD" w14:textId="77777777" w:rsidR="009A3CB5" w:rsidRDefault="009A3CB5">
      <w:r>
        <w:separator/>
      </w:r>
    </w:p>
  </w:footnote>
  <w:footnote w:type="continuationSeparator" w:id="0">
    <w:p w14:paraId="4A0704C2" w14:textId="77777777" w:rsidR="009A3CB5" w:rsidRDefault="009A3C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0A16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3F768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3CB5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4EEF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0AD0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5FF92-BCF4-4052-A280-61C136B7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3</Pages>
  <Words>915</Words>
  <Characters>6928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6</cp:revision>
  <cp:lastPrinted>2010-09-30T13:29:00Z</cp:lastPrinted>
  <dcterms:created xsi:type="dcterms:W3CDTF">2022-12-29T11:58:00Z</dcterms:created>
  <dcterms:modified xsi:type="dcterms:W3CDTF">2022-12-30T11:33:00Z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